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F5727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Margote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RYDELL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754F5A44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Servant of William Dalby of Oakham, Rutland(q.v.).</w:t>
      </w:r>
    </w:p>
    <w:p w14:paraId="0046E083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</w:p>
    <w:p w14:paraId="3A1FB42B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</w:p>
    <w:p w14:paraId="6D4FA066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>William bequeathed her 100s.</w:t>
      </w:r>
    </w:p>
    <w:p w14:paraId="22C95BEC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21D831BF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pp.24-5)</w:t>
      </w:r>
    </w:p>
    <w:p w14:paraId="7DF92B06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</w:p>
    <w:p w14:paraId="5AF47FB0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</w:p>
    <w:p w14:paraId="70D35C2D" w14:textId="77777777" w:rsidR="008776FF" w:rsidRDefault="008776FF" w:rsidP="008776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782B6C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A6C7" w14:textId="77777777" w:rsidR="008776FF" w:rsidRDefault="008776FF" w:rsidP="009139A6">
      <w:r>
        <w:separator/>
      </w:r>
    </w:p>
  </w:endnote>
  <w:endnote w:type="continuationSeparator" w:id="0">
    <w:p w14:paraId="334AEDCC" w14:textId="77777777" w:rsidR="008776FF" w:rsidRDefault="008776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77D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0ED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31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97E2F" w14:textId="77777777" w:rsidR="008776FF" w:rsidRDefault="008776FF" w:rsidP="009139A6">
      <w:r>
        <w:separator/>
      </w:r>
    </w:p>
  </w:footnote>
  <w:footnote w:type="continuationSeparator" w:id="0">
    <w:p w14:paraId="54E0A193" w14:textId="77777777" w:rsidR="008776FF" w:rsidRDefault="008776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24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3E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F88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6FF"/>
    <w:rsid w:val="000666E0"/>
    <w:rsid w:val="002510B7"/>
    <w:rsid w:val="005C130B"/>
    <w:rsid w:val="00826F5C"/>
    <w:rsid w:val="008776F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9E6B5"/>
  <w15:chartTrackingRefBased/>
  <w15:docId w15:val="{8A6B8D67-40B6-4683-99A7-11B4D377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6F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2022-11-20T07:59:00Z</dcterms:created>
  <dcterms:modified xsi:type="dcterms:W3CDTF">2022-11-20T08:00:00Z</dcterms:modified>
</cp:coreProperties>
</file>